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5B842" w14:textId="77777777" w:rsidR="007D6513" w:rsidRDefault="007D6513" w:rsidP="007D65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CLERK</w:t>
      </w:r>
      <w:r>
        <w:rPr>
          <w:rFonts w:ascii="Times New Roman" w:hAnsi="Times New Roman" w:cs="Times New Roman"/>
        </w:rPr>
        <w:t xml:space="preserve">       (fl.1483)</w:t>
      </w:r>
    </w:p>
    <w:p w14:paraId="184A9BD0" w14:textId="77777777" w:rsidR="007D6513" w:rsidRDefault="007D6513" w:rsidP="007D65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Bures </w:t>
      </w:r>
      <w:proofErr w:type="spellStart"/>
      <w:r>
        <w:rPr>
          <w:rFonts w:ascii="Times New Roman" w:hAnsi="Times New Roman" w:cs="Times New Roman"/>
        </w:rPr>
        <w:t>St.Mary</w:t>
      </w:r>
      <w:proofErr w:type="spellEnd"/>
      <w:r>
        <w:rPr>
          <w:rFonts w:ascii="Times New Roman" w:hAnsi="Times New Roman" w:cs="Times New Roman"/>
        </w:rPr>
        <w:t>, Suffolk. Labourer.</w:t>
      </w:r>
    </w:p>
    <w:p w14:paraId="01483A55" w14:textId="77777777" w:rsidR="007D6513" w:rsidRDefault="007D6513" w:rsidP="007D6513">
      <w:pPr>
        <w:rPr>
          <w:rFonts w:ascii="Times New Roman" w:hAnsi="Times New Roman" w:cs="Times New Roman"/>
        </w:rPr>
      </w:pPr>
    </w:p>
    <w:p w14:paraId="4AF27218" w14:textId="77777777" w:rsidR="007D6513" w:rsidRDefault="007D6513" w:rsidP="007D6513">
      <w:pPr>
        <w:rPr>
          <w:rFonts w:ascii="Times New Roman" w:hAnsi="Times New Roman" w:cs="Times New Roman"/>
        </w:rPr>
      </w:pPr>
    </w:p>
    <w:p w14:paraId="520FEACB" w14:textId="77777777" w:rsidR="007D6513" w:rsidRDefault="007D6513" w:rsidP="007D65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Cokerell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John </w:t>
      </w:r>
    </w:p>
    <w:p w14:paraId="47AF5E83" w14:textId="77777777" w:rsidR="007D6513" w:rsidRDefault="007D6513" w:rsidP="007D65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Hyntlysham</w:t>
      </w:r>
      <w:proofErr w:type="spellEnd"/>
      <w:r>
        <w:rPr>
          <w:rFonts w:ascii="Times New Roman" w:hAnsi="Times New Roman" w:cs="Times New Roman"/>
        </w:rPr>
        <w:t xml:space="preserve"> of Bures </w:t>
      </w:r>
      <w:proofErr w:type="spellStart"/>
      <w:r>
        <w:rPr>
          <w:rFonts w:ascii="Times New Roman" w:hAnsi="Times New Roman" w:cs="Times New Roman"/>
        </w:rPr>
        <w:t>St.Mary</w:t>
      </w:r>
      <w:proofErr w:type="spellEnd"/>
      <w:r>
        <w:rPr>
          <w:rFonts w:ascii="Times New Roman" w:hAnsi="Times New Roman" w:cs="Times New Roman"/>
        </w:rPr>
        <w:t>(q.v.).</w:t>
      </w:r>
    </w:p>
    <w:p w14:paraId="2DC9AF97" w14:textId="77777777" w:rsidR="007D6513" w:rsidRDefault="007D6513" w:rsidP="007D65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D621231" w14:textId="77777777" w:rsidR="007D6513" w:rsidRDefault="007D6513" w:rsidP="007D6513">
      <w:pPr>
        <w:rPr>
          <w:rFonts w:ascii="Times New Roman" w:hAnsi="Times New Roman" w:cs="Times New Roman"/>
        </w:rPr>
      </w:pPr>
    </w:p>
    <w:p w14:paraId="2660AF94" w14:textId="77777777" w:rsidR="007D6513" w:rsidRDefault="007D6513" w:rsidP="007D6513">
      <w:pPr>
        <w:rPr>
          <w:rFonts w:ascii="Times New Roman" w:hAnsi="Times New Roman" w:cs="Times New Roman"/>
        </w:rPr>
      </w:pPr>
    </w:p>
    <w:p w14:paraId="663C8912" w14:textId="77777777" w:rsidR="007D6513" w:rsidRDefault="007D6513" w:rsidP="007D65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July 2019</w:t>
      </w:r>
    </w:p>
    <w:p w14:paraId="6816081A" w14:textId="77777777" w:rsidR="006B2F86" w:rsidRPr="00E71FC3" w:rsidRDefault="007D651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1F005" w14:textId="77777777" w:rsidR="007D6513" w:rsidRDefault="007D6513" w:rsidP="00E71FC3">
      <w:r>
        <w:separator/>
      </w:r>
    </w:p>
  </w:endnote>
  <w:endnote w:type="continuationSeparator" w:id="0">
    <w:p w14:paraId="6DAB559B" w14:textId="77777777" w:rsidR="007D6513" w:rsidRDefault="007D651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7922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1BA51" w14:textId="77777777" w:rsidR="007D6513" w:rsidRDefault="007D6513" w:rsidP="00E71FC3">
      <w:r>
        <w:separator/>
      </w:r>
    </w:p>
  </w:footnote>
  <w:footnote w:type="continuationSeparator" w:id="0">
    <w:p w14:paraId="5835DA6B" w14:textId="77777777" w:rsidR="007D6513" w:rsidRDefault="007D651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513"/>
    <w:rsid w:val="001A7C09"/>
    <w:rsid w:val="00577BD5"/>
    <w:rsid w:val="00656CBA"/>
    <w:rsid w:val="006A1F77"/>
    <w:rsid w:val="00733BE7"/>
    <w:rsid w:val="007D651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EDF8B"/>
  <w15:chartTrackingRefBased/>
  <w15:docId w15:val="{0FD58EA3-0C4B-45B5-8361-1662BA81D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51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2019-08-09T19:27:00Z</dcterms:created>
  <dcterms:modified xsi:type="dcterms:W3CDTF">2019-08-09T19:28:00Z</dcterms:modified>
</cp:coreProperties>
</file>